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DB46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1E5DC74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2A4727AE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A1A60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29863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B7CDAB0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FDE9224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940D4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8BF02" w14:textId="77777777" w:rsidR="0088500C" w:rsidRDefault="0088500C" w:rsidP="00885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2022</w:t>
      </w:r>
    </w:p>
    <w:p w14:paraId="765506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7DCD" w14:textId="77777777" w:rsidR="0088500C" w:rsidRDefault="0088500C" w:rsidP="009139A6">
      <w:r>
        <w:separator/>
      </w:r>
    </w:p>
  </w:endnote>
  <w:endnote w:type="continuationSeparator" w:id="0">
    <w:p w14:paraId="4F4DE3DE" w14:textId="77777777" w:rsidR="0088500C" w:rsidRDefault="008850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FD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221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1E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3C87" w14:textId="77777777" w:rsidR="0088500C" w:rsidRDefault="0088500C" w:rsidP="009139A6">
      <w:r>
        <w:separator/>
      </w:r>
    </w:p>
  </w:footnote>
  <w:footnote w:type="continuationSeparator" w:id="0">
    <w:p w14:paraId="22D986FB" w14:textId="77777777" w:rsidR="0088500C" w:rsidRDefault="008850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4C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A3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5D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0C"/>
    <w:rsid w:val="000666E0"/>
    <w:rsid w:val="002510B7"/>
    <w:rsid w:val="005C130B"/>
    <w:rsid w:val="00826F5C"/>
    <w:rsid w:val="0088500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4DF25"/>
  <w15:chartTrackingRefBased/>
  <w15:docId w15:val="{6BB0C76F-9393-44D0-B0DF-48FA8151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2022-05-07T18:44:00Z</dcterms:created>
  <dcterms:modified xsi:type="dcterms:W3CDTF">2022-05-07T18:44:00Z</dcterms:modified>
</cp:coreProperties>
</file>